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A2CF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2720DF2E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31EA47B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8C213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A2001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Byrde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008A9CAF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60A9A2A4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148D7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E44E8E" w14:textId="77777777" w:rsidR="00225967" w:rsidRDefault="00225967" w:rsidP="00225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307FAC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94708" w14:textId="77777777" w:rsidR="00225967" w:rsidRDefault="00225967" w:rsidP="009139A6">
      <w:r>
        <w:separator/>
      </w:r>
    </w:p>
  </w:endnote>
  <w:endnote w:type="continuationSeparator" w:id="0">
    <w:p w14:paraId="4AF7372A" w14:textId="77777777" w:rsidR="00225967" w:rsidRDefault="002259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F6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5D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9C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24677" w14:textId="77777777" w:rsidR="00225967" w:rsidRDefault="00225967" w:rsidP="009139A6">
      <w:r>
        <w:separator/>
      </w:r>
    </w:p>
  </w:footnote>
  <w:footnote w:type="continuationSeparator" w:id="0">
    <w:p w14:paraId="3F8C8565" w14:textId="77777777" w:rsidR="00225967" w:rsidRDefault="002259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5CD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4D9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3E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967"/>
    <w:rsid w:val="000666E0"/>
    <w:rsid w:val="0022596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8C1DA"/>
  <w15:chartTrackingRefBased/>
  <w15:docId w15:val="{9F372EFA-34FC-45B7-A2E4-59B0CE1D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2022-04-01T18:47:00Z</dcterms:created>
  <dcterms:modified xsi:type="dcterms:W3CDTF">2022-04-01T18:47:00Z</dcterms:modified>
</cp:coreProperties>
</file>